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F5FF7B" w14:textId="77777777" w:rsidR="00A86D12" w:rsidRDefault="00A86D12" w:rsidP="00A86D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585703B9" w14:textId="77777777" w:rsidR="00A86D12" w:rsidRDefault="00A86D12" w:rsidP="00A86D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Cheriton Fitzpaine, Devon.</w:t>
      </w:r>
    </w:p>
    <w:p w14:paraId="1D36BB95" w14:textId="77777777" w:rsidR="00A86D12" w:rsidRDefault="00A86D12" w:rsidP="00A86D12">
      <w:pPr>
        <w:rPr>
          <w:rFonts w:ascii="Times New Roman" w:hAnsi="Times New Roman" w:cs="Times New Roman"/>
          <w:sz w:val="24"/>
          <w:szCs w:val="24"/>
        </w:rPr>
      </w:pPr>
    </w:p>
    <w:p w14:paraId="57C701C5" w14:textId="77777777" w:rsidR="00A86D12" w:rsidRDefault="00A86D12" w:rsidP="00A86D12">
      <w:pPr>
        <w:rPr>
          <w:rFonts w:ascii="Times New Roman" w:hAnsi="Times New Roman" w:cs="Times New Roman"/>
          <w:sz w:val="24"/>
          <w:szCs w:val="24"/>
        </w:rPr>
      </w:pPr>
    </w:p>
    <w:p w14:paraId="089BB6B7" w14:textId="77777777" w:rsidR="00A86D12" w:rsidRDefault="00A86D12" w:rsidP="00A86D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outlawry for not appearing to answer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Molton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58BD3D48" w14:textId="77777777" w:rsidR="00A86D12" w:rsidRDefault="00A86D12" w:rsidP="00A86D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clerk(q.v.), touching a debt of 20 marks.</w:t>
      </w:r>
    </w:p>
    <w:p w14:paraId="6EE4D2D6" w14:textId="77777777" w:rsidR="00A86D12" w:rsidRDefault="00A86D12" w:rsidP="00A86D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1408-13 p.7)</w:t>
      </w:r>
    </w:p>
    <w:p w14:paraId="5B795A38" w14:textId="77777777" w:rsidR="00A86D12" w:rsidRDefault="00A86D12" w:rsidP="00A86D12">
      <w:pPr>
        <w:rPr>
          <w:rFonts w:ascii="Times New Roman" w:hAnsi="Times New Roman" w:cs="Times New Roman"/>
          <w:sz w:val="24"/>
          <w:szCs w:val="24"/>
        </w:rPr>
      </w:pPr>
    </w:p>
    <w:p w14:paraId="5987078F" w14:textId="77777777" w:rsidR="00A86D12" w:rsidRDefault="00A86D12" w:rsidP="00A86D12">
      <w:pPr>
        <w:rPr>
          <w:rFonts w:ascii="Times New Roman" w:hAnsi="Times New Roman" w:cs="Times New Roman"/>
          <w:sz w:val="24"/>
          <w:szCs w:val="24"/>
        </w:rPr>
      </w:pPr>
    </w:p>
    <w:p w14:paraId="2C39E466" w14:textId="77777777" w:rsidR="00A86D12" w:rsidRDefault="00A86D12" w:rsidP="00A86D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2021</w:t>
      </w:r>
    </w:p>
    <w:p w14:paraId="07B8BC8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C8E60" w14:textId="77777777" w:rsidR="00A86D12" w:rsidRDefault="00A86D12" w:rsidP="009139A6">
      <w:r>
        <w:separator/>
      </w:r>
    </w:p>
  </w:endnote>
  <w:endnote w:type="continuationSeparator" w:id="0">
    <w:p w14:paraId="4F1628A1" w14:textId="77777777" w:rsidR="00A86D12" w:rsidRDefault="00A86D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E03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15EC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47E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4CAA6" w14:textId="77777777" w:rsidR="00A86D12" w:rsidRDefault="00A86D12" w:rsidP="009139A6">
      <w:r>
        <w:separator/>
      </w:r>
    </w:p>
  </w:footnote>
  <w:footnote w:type="continuationSeparator" w:id="0">
    <w:p w14:paraId="4DD7218A" w14:textId="77777777" w:rsidR="00A86D12" w:rsidRDefault="00A86D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166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263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615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12"/>
    <w:rsid w:val="000666E0"/>
    <w:rsid w:val="002510B7"/>
    <w:rsid w:val="005C130B"/>
    <w:rsid w:val="00826F5C"/>
    <w:rsid w:val="009139A6"/>
    <w:rsid w:val="009448BB"/>
    <w:rsid w:val="00A3176C"/>
    <w:rsid w:val="00A86D12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AA82C"/>
  <w15:chartTrackingRefBased/>
  <w15:docId w15:val="{91069841-177F-4ED7-B52C-E7C991CBF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D1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2021-02-27T16:43:00Z</dcterms:created>
  <dcterms:modified xsi:type="dcterms:W3CDTF">2021-02-27T16:43:00Z</dcterms:modified>
</cp:coreProperties>
</file>